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DB8" w:rsidRPr="00D12D05" w:rsidRDefault="004D6DB8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</w:p>
    <w:p w:rsidR="004D6DB8" w:rsidRPr="00D12D05" w:rsidRDefault="004D6DB8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D6DB8" w:rsidRPr="00D12D05" w:rsidRDefault="004D6DB8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19.03.2021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372</w:t>
      </w:r>
    </w:p>
    <w:p w:rsidR="004D6DB8" w:rsidRDefault="004D6DB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6DB8" w:rsidRPr="003567AC" w:rsidRDefault="004D6DB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567AC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9</w:t>
      </w:r>
    </w:p>
    <w:p w:rsidR="004D6DB8" w:rsidRPr="003567AC" w:rsidRDefault="004D6DB8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4D6DB8" w:rsidRPr="003567AC" w:rsidRDefault="004D6DB8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14.12.2020 № 357</w:t>
      </w:r>
    </w:p>
    <w:p w:rsidR="004D6DB8" w:rsidRPr="003567AC" w:rsidRDefault="004D6DB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6DB8" w:rsidRPr="003567AC" w:rsidRDefault="004D6DB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>
        <w:rPr>
          <w:rFonts w:ascii="Times New Roman" w:hAnsi="Times New Roman"/>
          <w:sz w:val="28"/>
          <w:szCs w:val="28"/>
        </w:rPr>
        <w:t>21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4D6DB8" w:rsidRPr="003567AC" w:rsidRDefault="004D6DB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D6DB8" w:rsidRDefault="004D6DB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09"/>
        <w:gridCol w:w="425"/>
        <w:gridCol w:w="586"/>
        <w:gridCol w:w="1300"/>
      </w:tblGrid>
      <w:tr w:rsidR="004D6DB8" w:rsidRPr="00C57630" w:rsidTr="00C57630">
        <w:trPr>
          <w:cantSplit/>
          <w:trHeight w:val="230"/>
          <w:tblHeader/>
        </w:trPr>
        <w:tc>
          <w:tcPr>
            <w:tcW w:w="3891" w:type="pct"/>
            <w:vMerge w:val="restart"/>
            <w:vAlign w:val="center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vMerge w:val="restart"/>
            <w:vAlign w:val="center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81" w:type="pct"/>
            <w:vMerge w:val="restart"/>
            <w:vAlign w:val="center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624" w:type="pct"/>
            <w:vMerge w:val="restart"/>
            <w:vAlign w:val="center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4D6DB8" w:rsidRPr="00C57630" w:rsidTr="00C57630">
        <w:trPr>
          <w:cantSplit/>
          <w:trHeight w:val="269"/>
          <w:tblHeader/>
        </w:trPr>
        <w:tc>
          <w:tcPr>
            <w:tcW w:w="3891" w:type="pct"/>
            <w:vMerge/>
            <w:vAlign w:val="center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4" w:type="pct"/>
            <w:vMerge/>
            <w:vAlign w:val="center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vMerge/>
            <w:vAlign w:val="center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vMerge/>
            <w:vAlign w:val="center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6DB8" w:rsidRPr="00C57630" w:rsidTr="00C57630">
        <w:trPr>
          <w:cantSplit/>
          <w:trHeight w:val="20"/>
          <w:tblHeader/>
        </w:trPr>
        <w:tc>
          <w:tcPr>
            <w:tcW w:w="3891" w:type="pct"/>
            <w:vAlign w:val="center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4" w:type="pct"/>
            <w:vAlign w:val="center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1" w:type="pct"/>
            <w:vAlign w:val="center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4" w:type="pct"/>
            <w:vAlign w:val="center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417 627,8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5 443,0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8 234,8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111 011,7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37 882,7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246 549,4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32 409,6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  <w:bookmarkStart w:id="0" w:name="_GoBack"/>
            <w:bookmarkEnd w:id="0"/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5 268,3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1 965,3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23 059,2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2 116,8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299 654,4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2 405,7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44 424,1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120 151,5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9 793,7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108 314,2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958 013,4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282 155,6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464 220,1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171 681,0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39 956,7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1 533,9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1 136,9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2 046 570,8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589 105,2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1 136 081,7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134 443,5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157 041,5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29 898,9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161 309,3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154 931,4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6 377,9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112 003,3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5 950,3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14 974,3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542 095,8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95 474,0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440 861,9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5 571,1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4D6DB8" w:rsidRPr="00C57630" w:rsidTr="00C57630">
        <w:trPr>
          <w:cantSplit/>
          <w:trHeight w:val="20"/>
        </w:trPr>
        <w:tc>
          <w:tcPr>
            <w:tcW w:w="3891" w:type="pct"/>
            <w:noWrap/>
          </w:tcPr>
          <w:p w:rsidR="004D6DB8" w:rsidRPr="00C57630" w:rsidRDefault="004D6DB8" w:rsidP="00C576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4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81" w:type="pct"/>
            <w:noWrap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24" w:type="pct"/>
            <w:vAlign w:val="bottom"/>
          </w:tcPr>
          <w:p w:rsidR="004D6DB8" w:rsidRPr="00C57630" w:rsidRDefault="004D6DB8" w:rsidP="00C5763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57630">
              <w:rPr>
                <w:rFonts w:ascii="Times New Roman" w:hAnsi="Times New Roman"/>
                <w:sz w:val="20"/>
                <w:szCs w:val="20"/>
              </w:rPr>
              <w:t>4 608 851,6</w:t>
            </w:r>
          </w:p>
        </w:tc>
      </w:tr>
    </w:tbl>
    <w:p w:rsidR="004D6DB8" w:rsidRDefault="004D6DB8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rect id="Прямоугольник 1" o:spid="_x0000_s1026" style="position:absolute;left:0;text-align:left;margin-left:503.4pt;margin-top:-17pt;width:32.2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<v:textbox>
              <w:txbxContent>
                <w:p w:rsidR="004D6DB8" w:rsidRPr="00C57630" w:rsidRDefault="004D6DB8" w:rsidP="005F61A7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C57630">
                    <w:rPr>
                      <w:rFonts w:ascii="Times New Roman" w:hAnsi="Times New Roman"/>
                      <w:sz w:val="28"/>
                      <w:szCs w:val="28"/>
                    </w:rPr>
                    <w:t>».</w:t>
                  </w:r>
                </w:p>
              </w:txbxContent>
            </v:textbox>
          </v:rect>
        </w:pict>
      </w:r>
    </w:p>
    <w:sectPr w:rsidR="004D6DB8" w:rsidSect="006A3ECC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DB8" w:rsidRDefault="004D6DB8" w:rsidP="00E619A7">
      <w:pPr>
        <w:spacing w:after="0" w:line="240" w:lineRule="auto"/>
      </w:pPr>
      <w:r>
        <w:separator/>
      </w:r>
    </w:p>
  </w:endnote>
  <w:endnote w:type="continuationSeparator" w:id="0">
    <w:p w:rsidR="004D6DB8" w:rsidRDefault="004D6DB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DB8" w:rsidRDefault="004D6DB8" w:rsidP="00E619A7">
      <w:pPr>
        <w:spacing w:after="0" w:line="240" w:lineRule="auto"/>
      </w:pPr>
      <w:r>
        <w:separator/>
      </w:r>
    </w:p>
  </w:footnote>
  <w:footnote w:type="continuationSeparator" w:id="0">
    <w:p w:rsidR="004D6DB8" w:rsidRDefault="004D6DB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DB8" w:rsidRDefault="004D6DB8" w:rsidP="004E3D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6DB8" w:rsidRDefault="004D6DB8" w:rsidP="003567A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DB8" w:rsidRDefault="004D6DB8" w:rsidP="004E3D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148</w:t>
    </w:r>
    <w:r>
      <w:rPr>
        <w:rStyle w:val="PageNumber"/>
      </w:rPr>
      <w:fldChar w:fldCharType="end"/>
    </w:r>
  </w:p>
  <w:p w:rsidR="004D6DB8" w:rsidRDefault="004D6DB8" w:rsidP="007A007B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8020A"/>
    <w:rsid w:val="003A2EA1"/>
    <w:rsid w:val="003E152B"/>
    <w:rsid w:val="00407C44"/>
    <w:rsid w:val="00411767"/>
    <w:rsid w:val="004361AE"/>
    <w:rsid w:val="0048664A"/>
    <w:rsid w:val="004904DC"/>
    <w:rsid w:val="004D6DB8"/>
    <w:rsid w:val="004E3D30"/>
    <w:rsid w:val="00553F6F"/>
    <w:rsid w:val="00580B38"/>
    <w:rsid w:val="005A590F"/>
    <w:rsid w:val="005E14B3"/>
    <w:rsid w:val="005F0725"/>
    <w:rsid w:val="005F61A7"/>
    <w:rsid w:val="00615C20"/>
    <w:rsid w:val="00674CB7"/>
    <w:rsid w:val="006A3ECC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03035"/>
    <w:rsid w:val="00923FC9"/>
    <w:rsid w:val="00943092"/>
    <w:rsid w:val="00946EFF"/>
    <w:rsid w:val="009E395E"/>
    <w:rsid w:val="00A1338E"/>
    <w:rsid w:val="00A21B76"/>
    <w:rsid w:val="00A372B7"/>
    <w:rsid w:val="00AE3837"/>
    <w:rsid w:val="00B01386"/>
    <w:rsid w:val="00B140C5"/>
    <w:rsid w:val="00B263E5"/>
    <w:rsid w:val="00B51A53"/>
    <w:rsid w:val="00B7771C"/>
    <w:rsid w:val="00B90C74"/>
    <w:rsid w:val="00B95E90"/>
    <w:rsid w:val="00C25B41"/>
    <w:rsid w:val="00C37951"/>
    <w:rsid w:val="00C57630"/>
    <w:rsid w:val="00CA4D8D"/>
    <w:rsid w:val="00D12D05"/>
    <w:rsid w:val="00D40128"/>
    <w:rsid w:val="00D564E8"/>
    <w:rsid w:val="00D8084D"/>
    <w:rsid w:val="00DB0584"/>
    <w:rsid w:val="00E23F23"/>
    <w:rsid w:val="00E525EA"/>
    <w:rsid w:val="00E619A7"/>
    <w:rsid w:val="00E61D41"/>
    <w:rsid w:val="00E93553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64A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3567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904DC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800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2</Pages>
  <Words>531</Words>
  <Characters>3029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48</cp:revision>
  <cp:lastPrinted>2020-04-07T04:52:00Z</cp:lastPrinted>
  <dcterms:created xsi:type="dcterms:W3CDTF">2017-11-10T11:55:00Z</dcterms:created>
  <dcterms:modified xsi:type="dcterms:W3CDTF">2021-03-19T11:35:00Z</dcterms:modified>
</cp:coreProperties>
</file>